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A852" w14:textId="16B8796F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111</w:t>
      </w:r>
      <w:r w:rsidR="00E746A5">
        <w:rPr>
          <w:rFonts w:ascii="Arial" w:hAnsi="Arial"/>
          <w:b/>
          <w:i/>
          <w:noProof/>
          <w:color w:val="auto"/>
          <w:sz w:val="28"/>
          <w:lang w:eastAsia="en-US"/>
        </w:rPr>
        <w:t>6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7B0116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_Hlk188874311"/>
      <w:r w:rsidR="00E974F6" w:rsidRPr="00E974F6">
        <w:t xml:space="preserve">Charging enhancement for </w:t>
      </w:r>
      <w:r w:rsidR="007E7DF3">
        <w:t xml:space="preserve">MOCN </w:t>
      </w:r>
      <w:r w:rsidR="00E974F6" w:rsidRPr="00E974F6">
        <w:t>network sharing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F614B7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10BE9">
        <w:t>CH</w:t>
      </w:r>
      <w:r w:rsidR="004B6D6B">
        <w:t>NetShar</w:t>
      </w:r>
      <w:r w:rsidR="00CB0C69">
        <w:t>e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550C2" w:rsidRPr="000550C2" w14:paraId="4A1C4588" w14:textId="77777777" w:rsidTr="00443074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7FD0E5D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21CF6A1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(Study)</w:t>
            </w:r>
          </w:p>
        </w:tc>
        <w:tc>
          <w:tcPr>
            <w:tcW w:w="1505" w:type="dxa"/>
          </w:tcPr>
          <w:p w14:paraId="6C2E473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0550C2" w:rsidRPr="000550C2" w14:paraId="211D0257" w14:textId="77777777" w:rsidTr="00443074">
        <w:tc>
          <w:tcPr>
            <w:tcW w:w="1525" w:type="dxa"/>
            <w:shd w:val="clear" w:color="auto" w:fill="auto"/>
          </w:tcPr>
          <w:p w14:paraId="39A457D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0CB6A8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0</w:t>
            </w:r>
          </w:p>
        </w:tc>
        <w:tc>
          <w:tcPr>
            <w:tcW w:w="1505" w:type="dxa"/>
          </w:tcPr>
          <w:p w14:paraId="46C20A64" w14:textId="21C508F3" w:rsidR="000550C2" w:rsidRPr="000550C2" w:rsidRDefault="009C7621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4D4F3D79" w:rsidR="00AE2185" w:rsidRPr="006C2E80" w:rsidRDefault="00AE2185" w:rsidP="00AE2185">
            <w:pPr>
              <w:pStyle w:val="TAL"/>
            </w:pPr>
            <w:r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486B7A97" w:rsidR="00D239AA" w:rsidRPr="00FE680F" w:rsidRDefault="00D239AA" w:rsidP="00AE2185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2ED3AD97" w:rsidR="00D239AA" w:rsidRPr="00FE680F" w:rsidRDefault="009414B4" w:rsidP="00AE2185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77E194C0" w:rsidR="001424BD" w:rsidRDefault="001424BD" w:rsidP="001424BD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77777777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4151527B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E13647F" w:rsidR="001424BD" w:rsidRDefault="001424BD" w:rsidP="001424BD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7777777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2F7B9AEA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1BFE24D" w:rsidR="006C2E80" w:rsidRPr="006C2E80" w:rsidRDefault="00412F7B" w:rsidP="00A770AB">
      <w:pPr>
        <w:pStyle w:val="Guidance"/>
      </w:pPr>
      <w:r>
        <w:rPr>
          <w:i w:val="0"/>
          <w:iCs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D9D7" w14:textId="77777777" w:rsidR="0048461D" w:rsidRDefault="0048461D">
      <w:r>
        <w:separator/>
      </w:r>
    </w:p>
  </w:endnote>
  <w:endnote w:type="continuationSeparator" w:id="0">
    <w:p w14:paraId="30FC11B0" w14:textId="77777777" w:rsidR="0048461D" w:rsidRDefault="0048461D">
      <w:r>
        <w:continuationSeparator/>
      </w:r>
    </w:p>
  </w:endnote>
  <w:endnote w:type="continuationNotice" w:id="1">
    <w:p w14:paraId="0711E095" w14:textId="77777777" w:rsidR="0048461D" w:rsidRDefault="004846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74E8" w14:textId="77777777" w:rsidR="0048461D" w:rsidRDefault="0048461D">
      <w:r>
        <w:separator/>
      </w:r>
    </w:p>
  </w:footnote>
  <w:footnote w:type="continuationSeparator" w:id="0">
    <w:p w14:paraId="12C37ECA" w14:textId="77777777" w:rsidR="0048461D" w:rsidRDefault="0048461D">
      <w:r>
        <w:continuationSeparator/>
      </w:r>
    </w:p>
  </w:footnote>
  <w:footnote w:type="continuationNotice" w:id="1">
    <w:p w14:paraId="6FE3A423" w14:textId="77777777" w:rsidR="0048461D" w:rsidRDefault="004846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3C60"/>
    <w:rsid w:val="001001BD"/>
    <w:rsid w:val="00102222"/>
    <w:rsid w:val="001046C8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2CD2"/>
    <w:rsid w:val="00504E33"/>
    <w:rsid w:val="0052146B"/>
    <w:rsid w:val="00524932"/>
    <w:rsid w:val="00535E9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FB"/>
    <w:rsid w:val="00680271"/>
    <w:rsid w:val="00682237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7445"/>
    <w:rsid w:val="00A61D62"/>
    <w:rsid w:val="00A6656B"/>
    <w:rsid w:val="00A70E1E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46A9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6BE5"/>
    <w:rsid w:val="00F83D11"/>
    <w:rsid w:val="00F921F1"/>
    <w:rsid w:val="00F93224"/>
    <w:rsid w:val="00F9451A"/>
    <w:rsid w:val="00F978E4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8</cp:revision>
  <cp:lastPrinted>2000-02-29T20:31:00Z</cp:lastPrinted>
  <dcterms:created xsi:type="dcterms:W3CDTF">2025-02-20T13:35:00Z</dcterms:created>
  <dcterms:modified xsi:type="dcterms:W3CDTF">2025-02-21T11:25:00Z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